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4C" w:rsidRPr="00715FF8" w:rsidRDefault="00947A4C" w:rsidP="00947A4C">
      <w:pPr>
        <w:ind w:left="-142"/>
        <w:jc w:val="right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207EAF">
        <w:rPr>
          <w:rFonts w:ascii="Arial Narrow" w:eastAsia="Arial" w:hAnsi="Arial Narrow" w:cs="Times New Roman"/>
          <w:b/>
          <w:sz w:val="24"/>
          <w:szCs w:val="24"/>
          <w:lang w:eastAsia="pl-PL"/>
        </w:rPr>
        <w:t>8</w:t>
      </w:r>
      <w:bookmarkStart w:id="0" w:name="_GoBack"/>
      <w:bookmarkEnd w:id="0"/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do umowy nr DZ.0611.0</w:t>
      </w:r>
      <w:r w:rsidR="0059618D">
        <w:rPr>
          <w:rFonts w:ascii="Arial Narrow" w:eastAsia="Arial" w:hAnsi="Arial Narrow" w:cs="Times New Roman"/>
          <w:b/>
          <w:sz w:val="24"/>
          <w:szCs w:val="24"/>
          <w:lang w:eastAsia="pl-PL"/>
        </w:rPr>
        <w:t>7</w:t>
      </w:r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>.202</w:t>
      </w:r>
      <w:r w:rsidR="00FB4043">
        <w:rPr>
          <w:rFonts w:ascii="Arial Narrow" w:eastAsia="Arial" w:hAnsi="Arial Narrow" w:cs="Times New Roman"/>
          <w:b/>
          <w:sz w:val="24"/>
          <w:szCs w:val="24"/>
          <w:lang w:eastAsia="pl-PL"/>
        </w:rPr>
        <w:t>6</w:t>
      </w:r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>.SZ.UCMMiT</w:t>
      </w:r>
    </w:p>
    <w:p w:rsidR="00947A4C" w:rsidRPr="00FB4043" w:rsidRDefault="00FB4043" w:rsidP="00947A4C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r w:rsidRPr="00FB4043">
        <w:rPr>
          <w:rFonts w:ascii="Arial Narrow" w:hAnsi="Arial Narrow" w:cs="Arial"/>
          <w:b/>
          <w:iCs/>
        </w:rPr>
        <w:t>KLAUZULA INFORMACYJNA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Zgodnie z art. 13 i 14 </w:t>
      </w:r>
      <w:r w:rsidRPr="00D93E79">
        <w:rPr>
          <w:rFonts w:ascii="Arial Narrow" w:hAnsi="Arial Narrow" w:cs="Arial"/>
        </w:rPr>
        <w:t xml:space="preserve">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danych), </w:t>
      </w:r>
      <w:r w:rsidRPr="00D93E79">
        <w:rPr>
          <w:rFonts w:ascii="Arial Narrow" w:eastAsia="Times New Roman" w:hAnsi="Arial Narrow" w:cs="Arial"/>
          <w:lang w:eastAsia="pl-PL"/>
        </w:rPr>
        <w:t xml:space="preserve">dalej „RODO”, informujemy: </w:t>
      </w:r>
    </w:p>
    <w:p w:rsidR="00947A4C" w:rsidRPr="00D93E79" w:rsidRDefault="00947A4C" w:rsidP="00947A4C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hAnsi="Arial Narrow" w:cs="Arial"/>
          <w:b/>
        </w:rPr>
        <w:t>Administrator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Administratorem Pani/Pana danych osobowych jest </w:t>
      </w:r>
      <w:r w:rsidRPr="00D93E79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Gdynia, tel.: (58) 699 95 06 adres e-mail: dyrekcja@ucmmit.gdynia.pl;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Przetwarzamy Pani/Pana dane osobowe jako przedstawiciela podmiotu, z którym zawieramy umowę. Administrator prowadzi operacje przetwarzania następujących kategorii Pani/Pana danych osobowych: imię i nazwisko, stanowisko służbowe, numer telefonu służbowego, adres e-mail służbowy.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Jeśli Pani/Pana danych osobowych nie otrzymaliśmy bezpośrednio od Pani/Pan, to informujemy, że przekazał nam je podmiot, z którym zawieramy umowę, tj</w:t>
      </w:r>
      <w:r w:rsidRPr="00D93E79">
        <w:rPr>
          <w:rFonts w:ascii="Arial Narrow" w:eastAsia="Times New Roman" w:hAnsi="Arial Narrow" w:cs="Arial"/>
          <w:b/>
          <w:lang w:eastAsia="pl-PL"/>
        </w:rPr>
        <w:t>.</w:t>
      </w:r>
      <w:r w:rsidRPr="00D93E79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FB4043">
        <w:rPr>
          <w:rFonts w:ascii="Arial Narrow" w:eastAsia="Times New Roman" w:hAnsi="Arial Narrow" w:cs="Times New Roman"/>
        </w:rPr>
        <w:t>__</w:t>
      </w:r>
      <w:r w:rsidRPr="005B074E">
        <w:rPr>
          <w:rFonts w:ascii="Arial Narrow" w:eastAsia="Times New Roman" w:hAnsi="Arial Narrow" w:cs="Times New Roman"/>
        </w:rPr>
        <w:t xml:space="preserve"> z siedzibą w </w:t>
      </w:r>
      <w:r w:rsidR="00FB4043">
        <w:rPr>
          <w:rFonts w:ascii="Arial Narrow" w:eastAsia="Times New Roman" w:hAnsi="Arial Narrow" w:cs="Times New Roman"/>
        </w:rPr>
        <w:t>__</w:t>
      </w:r>
      <w:r>
        <w:rPr>
          <w:rFonts w:ascii="Arial Narrow" w:eastAsia="Times New Roman" w:hAnsi="Arial Narrow" w:cs="Times New Roman"/>
        </w:rPr>
        <w:t xml:space="preserve"> przy </w:t>
      </w:r>
      <w:r w:rsidRPr="005B074E">
        <w:rPr>
          <w:rFonts w:ascii="Arial Narrow" w:eastAsia="Times New Roman" w:hAnsi="Arial Narrow" w:cs="Times New Roman"/>
        </w:rPr>
        <w:t xml:space="preserve">ul. </w:t>
      </w:r>
      <w:r w:rsidR="00FB4043">
        <w:rPr>
          <w:rFonts w:ascii="Arial Narrow" w:eastAsia="Times New Roman" w:hAnsi="Arial Narrow" w:cs="Times New Roman"/>
        </w:rPr>
        <w:t>__</w:t>
      </w:r>
    </w:p>
    <w:p w:rsidR="00947A4C" w:rsidRPr="00D93E79" w:rsidRDefault="00947A4C" w:rsidP="00947A4C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D93E79">
        <w:rPr>
          <w:rFonts w:ascii="Arial Narrow" w:hAnsi="Arial Narrow" w:cs="Arial"/>
          <w:b/>
        </w:rPr>
        <w:t>Inspektor ochrony danych</w:t>
      </w:r>
    </w:p>
    <w:p w:rsidR="00947A4C" w:rsidRPr="00FB4043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We wszystkich sprawach dotyczących ochrony danych osobowych, ma Pani/Pan prawo kontaktować się z naszym Inspektorem ochrony danych, na adres e-mail</w:t>
      </w:r>
      <w:r w:rsidRPr="00D93E79">
        <w:rPr>
          <w:rFonts w:ascii="Arial Narrow" w:eastAsia="Times New Roman" w:hAnsi="Arial Narrow" w:cs="Arial"/>
          <w:iCs/>
          <w:lang w:eastAsia="pl-PL"/>
        </w:rPr>
        <w:t>:</w:t>
      </w:r>
      <w:r w:rsidRPr="00D93E79">
        <w:rPr>
          <w:rFonts w:ascii="Arial Narrow" w:eastAsia="Times New Roman" w:hAnsi="Arial Narrow" w:cs="Arial"/>
          <w:i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iCs/>
          <w:lang w:eastAsia="pl-PL"/>
        </w:rPr>
        <w:t>dane_osobowe@ucmmit.</w:t>
      </w:r>
      <w:r w:rsidRPr="00FB4043">
        <w:rPr>
          <w:rFonts w:ascii="Arial Narrow" w:eastAsia="Times New Roman" w:hAnsi="Arial Narrow" w:cs="Arial"/>
          <w:iCs/>
          <w:lang w:eastAsia="pl-PL"/>
        </w:rPr>
        <w:t>gdynia.pl;</w:t>
      </w:r>
    </w:p>
    <w:p w:rsidR="00947A4C" w:rsidRPr="00D93E79" w:rsidRDefault="00947A4C" w:rsidP="00947A4C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D93E79">
        <w:rPr>
          <w:rFonts w:ascii="Arial Narrow" w:hAnsi="Arial Narrow" w:cs="Arial"/>
          <w:b/>
        </w:rPr>
        <w:t>Cele przetwarzania i podstawa przetwarzania danych</w:t>
      </w:r>
    </w:p>
    <w:p w:rsidR="00947A4C" w:rsidRPr="00D93E79" w:rsidRDefault="00947A4C" w:rsidP="00947A4C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D93E79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zawarcia lub realizacji umowy zawartej z podmiotem, który Pani/Pan reprezentuje (podstawa z art. 6 ust 1 lit. b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kontaktowania się z Panią/Panem jako przedstawicielem podmiotów, z którym UCMMIT zawiera umowę, gdzie konieczność taka stanowi nasz prawnie uzasadniony interes (podstawa z art. 6 ust 1 lit. f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podejmowania działań (takich jak np. ustalenie, dochodzenie lub obrona przed roszczeniami), których skuteczne podjęcie wymaga wykorzystania danych przedstawiciela podmiotu trzeciego, na podstawie naszego prawnie uzasadnionego interesu (podstawa z art. 6 ust. 1 lit. f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ewentualnego wywiązania się z obowiązków prawnych, w zakresie w jakimi wykonanie ich wymagać będzie posłużenia się Pani/Pana danymi (podstawa z art. 6 ust. 1 lit c RODO).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Podanie danych jest warunkiem realizacji celów, o których mowa powyżej. Niepodanie tych danych uniemożliwia ich realizację.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Pani/Pana dane pozyskane w związku z zawieraną umową, będą przechowywane przez okres wymagany przepisami prawa, nie dłużej jednak niż przez okres przedawnienia roszczeń. W  takim przypadku, dla okresu przedawnienia, zastosowanie znajdą ogólne przepisy wynikające z ustawy Kodeks cywilny.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mogą być przekazywane następującym kategoriom odbiorców: </w:t>
      </w:r>
    </w:p>
    <w:p w:rsidR="00947A4C" w:rsidRPr="006F0F1F" w:rsidRDefault="00947A4C" w:rsidP="00947A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:rsidR="00947A4C" w:rsidRPr="006F0F1F" w:rsidRDefault="00947A4C" w:rsidP="00947A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jak:</w:t>
      </w:r>
      <w:r>
        <w:rPr>
          <w:rFonts w:ascii="Arial Narrow" w:eastAsia="Times New Roman" w:hAnsi="Arial Narrow" w:cs="Arial"/>
          <w:lang w:eastAsia="pl-PL"/>
        </w:rPr>
        <w:t xml:space="preserve"> </w:t>
      </w:r>
    </w:p>
    <w:p w:rsidR="00947A4C" w:rsidRPr="00D93E79" w:rsidRDefault="00947A4C" w:rsidP="00947A4C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dostawcy usług teleinformatycznych i księgowych, </w:t>
      </w:r>
    </w:p>
    <w:p w:rsidR="00947A4C" w:rsidRPr="00D93E79" w:rsidRDefault="00947A4C" w:rsidP="00947A4C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obsługa prawna i doradcza,</w:t>
      </w:r>
    </w:p>
    <w:p w:rsidR="00947A4C" w:rsidRPr="006F0F1F" w:rsidRDefault="00947A4C" w:rsidP="00947A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firmy realizujące </w:t>
      </w:r>
      <w:r w:rsidRPr="006F0F1F">
        <w:rPr>
          <w:rFonts w:ascii="Arial Narrow" w:eastAsia="Times New Roman" w:hAnsi="Arial Narrow" w:cs="Arial"/>
          <w:lang w:eastAsia="pl-PL"/>
        </w:rPr>
        <w:t>usługi związane z utylizacją dokumentacji i innych nośników zawierających dane osobowe</w:t>
      </w:r>
      <w:r>
        <w:rPr>
          <w:rFonts w:ascii="Arial Narrow" w:eastAsia="Times New Roman" w:hAnsi="Arial Narrow" w:cs="Arial"/>
          <w:lang w:eastAsia="pl-PL"/>
        </w:rPr>
        <w:t>.</w:t>
      </w:r>
    </w:p>
    <w:p w:rsidR="00947A4C" w:rsidRPr="006F0F1F" w:rsidRDefault="00947A4C" w:rsidP="00947A4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osobom upoważnionym przez Administratora Danych, w tym naszym pracownikom i współpracownikom, którzy muszą mieć dostęp do danych, aby wykonywać swoje obowiązki.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Pani/Pana dane osobowe nie będą przekazywane do państw trzecich ani organizacji międzynarodowych.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:rsidR="00947A4C" w:rsidRPr="00D93E79" w:rsidRDefault="00947A4C" w:rsidP="00947A4C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Posiada Pani/Pan prawo do:</w:t>
      </w:r>
    </w:p>
    <w:p w:rsidR="00947A4C" w:rsidRPr="006F0F1F" w:rsidRDefault="00947A4C" w:rsidP="00947A4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:rsidR="00947A4C" w:rsidRPr="006F0F1F" w:rsidRDefault="00947A4C" w:rsidP="00947A4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RODO.</w:t>
      </w:r>
    </w:p>
    <w:p w:rsidR="00CF31F4" w:rsidRDefault="00CF31F4"/>
    <w:sectPr w:rsidR="00CF31F4" w:rsidSect="00D93E79">
      <w:footerReference w:type="default" r:id="rId7"/>
      <w:pgSz w:w="11906" w:h="16838"/>
      <w:pgMar w:top="993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C7" w:rsidRDefault="0017737A">
      <w:pPr>
        <w:spacing w:after="0" w:line="240" w:lineRule="auto"/>
      </w:pPr>
      <w:r>
        <w:separator/>
      </w:r>
    </w:p>
  </w:endnote>
  <w:endnote w:type="continuationSeparator" w:id="0">
    <w:p w:rsidR="003D57C7" w:rsidRDefault="0017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32845"/>
      <w:docPartObj>
        <w:docPartGallery w:val="Page Numbers (Bottom of Page)"/>
        <w:docPartUnique/>
      </w:docPartObj>
    </w:sdtPr>
    <w:sdtEndPr/>
    <w:sdtContent>
      <w:p w:rsidR="006F0F1F" w:rsidRDefault="00947A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F0F1F" w:rsidRDefault="00207E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C7" w:rsidRDefault="0017737A">
      <w:pPr>
        <w:spacing w:after="0" w:line="240" w:lineRule="auto"/>
      </w:pPr>
      <w:r>
        <w:separator/>
      </w:r>
    </w:p>
  </w:footnote>
  <w:footnote w:type="continuationSeparator" w:id="0">
    <w:p w:rsidR="003D57C7" w:rsidRDefault="00177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3F6"/>
    <w:multiLevelType w:val="hybridMultilevel"/>
    <w:tmpl w:val="76D2C7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66BF1"/>
    <w:multiLevelType w:val="hybridMultilevel"/>
    <w:tmpl w:val="832245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5D5642"/>
    <w:multiLevelType w:val="hybridMultilevel"/>
    <w:tmpl w:val="149AB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5478E"/>
    <w:multiLevelType w:val="hybridMultilevel"/>
    <w:tmpl w:val="D1983B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5E2093"/>
    <w:multiLevelType w:val="hybridMultilevel"/>
    <w:tmpl w:val="CF767748"/>
    <w:lvl w:ilvl="0" w:tplc="89A62EC6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4C"/>
    <w:rsid w:val="0017737A"/>
    <w:rsid w:val="001845D3"/>
    <w:rsid w:val="00207EAF"/>
    <w:rsid w:val="003D57C7"/>
    <w:rsid w:val="0059618D"/>
    <w:rsid w:val="00947A4C"/>
    <w:rsid w:val="009E15B8"/>
    <w:rsid w:val="00CF31F4"/>
    <w:rsid w:val="00FB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97250-9F0D-442F-BA73-A5ECD8A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A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7A4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4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9CF214B6.dotm</Template>
  <TotalTime>1</TotalTime>
  <Pages>1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4</cp:revision>
  <dcterms:created xsi:type="dcterms:W3CDTF">2026-03-10T10:09:00Z</dcterms:created>
  <dcterms:modified xsi:type="dcterms:W3CDTF">2026-03-20T11:47:00Z</dcterms:modified>
</cp:coreProperties>
</file>